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EE160" w14:textId="4DF629EB" w:rsidR="006B2F86" w:rsidRDefault="009A5627" w:rsidP="00E71FC3">
      <w:pPr>
        <w:pStyle w:val="NoSpacing"/>
      </w:pPr>
      <w:proofErr w:type="spellStart"/>
      <w:r>
        <w:rPr>
          <w:u w:val="single"/>
        </w:rPr>
        <w:t>Letice</w:t>
      </w:r>
      <w:proofErr w:type="spellEnd"/>
      <w:r>
        <w:rPr>
          <w:u w:val="single"/>
        </w:rPr>
        <w:t xml:space="preserve"> MORTON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77B2F7C8" w14:textId="104335C3" w:rsidR="009A5627" w:rsidRDefault="009A5627" w:rsidP="00E71FC3">
      <w:pPr>
        <w:pStyle w:val="NoSpacing"/>
      </w:pPr>
      <w:r>
        <w:t>of London.</w:t>
      </w:r>
    </w:p>
    <w:p w14:paraId="7D7231A8" w14:textId="20E80699" w:rsidR="009A5627" w:rsidRDefault="009A5627" w:rsidP="00E71FC3">
      <w:pPr>
        <w:pStyle w:val="NoSpacing"/>
      </w:pPr>
    </w:p>
    <w:p w14:paraId="0051EC22" w14:textId="61DC91F1" w:rsidR="009A5627" w:rsidRDefault="009A5627" w:rsidP="00E71FC3">
      <w:pPr>
        <w:pStyle w:val="NoSpacing"/>
      </w:pPr>
    </w:p>
    <w:p w14:paraId="65D7B03A" w14:textId="6A530748" w:rsidR="009A5627" w:rsidRDefault="009A5627" w:rsidP="00E71FC3">
      <w:pPr>
        <w:pStyle w:val="NoSpacing"/>
      </w:pPr>
      <w:r>
        <w:t xml:space="preserve">Daughter of Robert Morton(q.v.) and his wife, </w:t>
      </w:r>
      <w:proofErr w:type="spellStart"/>
      <w:r>
        <w:t>Anneys</w:t>
      </w:r>
      <w:proofErr w:type="spellEnd"/>
      <w:r>
        <w:t xml:space="preserve"> Forster(q.v.).</w:t>
      </w:r>
    </w:p>
    <w:p w14:paraId="0E4B35E4" w14:textId="02CFD8C7" w:rsidR="009A5627" w:rsidRDefault="009A5627" w:rsidP="00E71FC3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pp.283-7)</w:t>
      </w:r>
    </w:p>
    <w:p w14:paraId="7ABBF633" w14:textId="17E0ED4E" w:rsidR="009A5627" w:rsidRDefault="009A5627" w:rsidP="00E71FC3">
      <w:pPr>
        <w:pStyle w:val="NoSpacing"/>
      </w:pPr>
    </w:p>
    <w:p w14:paraId="2AFC8D99" w14:textId="35D0EC44" w:rsidR="009A5627" w:rsidRDefault="009A5627" w:rsidP="00E71FC3">
      <w:pPr>
        <w:pStyle w:val="NoSpacing"/>
      </w:pPr>
    </w:p>
    <w:p w14:paraId="2B04C3B2" w14:textId="36D76BA7" w:rsidR="009A5627" w:rsidRDefault="009A5627" w:rsidP="00E71FC3">
      <w:pPr>
        <w:pStyle w:val="NoSpacing"/>
      </w:pPr>
      <w:r>
        <w:t>14 Aug.1484</w:t>
      </w:r>
      <w:r>
        <w:tab/>
        <w:t xml:space="preserve">Her grandmother, Agnes Forster(q.v.), bequeathed her £20 to her </w:t>
      </w:r>
    </w:p>
    <w:p w14:paraId="0149B911" w14:textId="1D64D974" w:rsidR="009A5627" w:rsidRDefault="009A5627" w:rsidP="009A5627">
      <w:pPr>
        <w:pStyle w:val="NoSpacing"/>
      </w:pPr>
      <w:r>
        <w:tab/>
      </w:r>
      <w:r>
        <w:tab/>
        <w:t>marriage.   (ibid.)</w:t>
      </w:r>
    </w:p>
    <w:p w14:paraId="40F6EA3E" w14:textId="5B8521B7" w:rsidR="009A5627" w:rsidRDefault="009A5627" w:rsidP="009A5627">
      <w:pPr>
        <w:pStyle w:val="NoSpacing"/>
      </w:pPr>
    </w:p>
    <w:p w14:paraId="1D6B577A" w14:textId="3A07AFAC" w:rsidR="009A5627" w:rsidRDefault="009A5627" w:rsidP="009A5627">
      <w:pPr>
        <w:pStyle w:val="NoSpacing"/>
      </w:pPr>
    </w:p>
    <w:p w14:paraId="53EB36D8" w14:textId="1D356804" w:rsidR="009A5627" w:rsidRPr="009A5627" w:rsidRDefault="009A5627" w:rsidP="009A5627">
      <w:pPr>
        <w:pStyle w:val="NoSpacing"/>
      </w:pPr>
      <w:r>
        <w:t>28 March 2018</w:t>
      </w:r>
      <w:bookmarkStart w:id="0" w:name="_GoBack"/>
      <w:bookmarkEnd w:id="0"/>
    </w:p>
    <w:sectPr w:rsidR="009A5627" w:rsidRPr="009A56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7E13E" w14:textId="77777777" w:rsidR="009A5627" w:rsidRDefault="009A5627" w:rsidP="00E71FC3">
      <w:pPr>
        <w:spacing w:after="0" w:line="240" w:lineRule="auto"/>
      </w:pPr>
      <w:r>
        <w:separator/>
      </w:r>
    </w:p>
  </w:endnote>
  <w:endnote w:type="continuationSeparator" w:id="0">
    <w:p w14:paraId="7033A099" w14:textId="77777777" w:rsidR="009A5627" w:rsidRDefault="009A56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454B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582EB" w14:textId="77777777" w:rsidR="009A5627" w:rsidRDefault="009A5627" w:rsidP="00E71FC3">
      <w:pPr>
        <w:spacing w:after="0" w:line="240" w:lineRule="auto"/>
      </w:pPr>
      <w:r>
        <w:separator/>
      </w:r>
    </w:p>
  </w:footnote>
  <w:footnote w:type="continuationSeparator" w:id="0">
    <w:p w14:paraId="102EBFA1" w14:textId="77777777" w:rsidR="009A5627" w:rsidRDefault="009A56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627"/>
    <w:rsid w:val="001A7C09"/>
    <w:rsid w:val="00577BD5"/>
    <w:rsid w:val="00656CBA"/>
    <w:rsid w:val="006A1F77"/>
    <w:rsid w:val="00733BE7"/>
    <w:rsid w:val="009A562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96685"/>
  <w15:chartTrackingRefBased/>
  <w15:docId w15:val="{446D0183-FDCD-41F8-B1ED-41F58EB6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2018-03-28T19:30:00Z</dcterms:created>
  <dcterms:modified xsi:type="dcterms:W3CDTF">2018-03-28T19:33:00Z</dcterms:modified>
</cp:coreProperties>
</file>